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BD7D15" w14:textId="77777777" w:rsidR="004C63B9" w:rsidRDefault="00000000">
      <w:pPr>
        <w:pStyle w:val="Standard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Data……………………………………..</w:t>
      </w:r>
    </w:p>
    <w:p w14:paraId="6D745F19" w14:textId="77777777" w:rsidR="004C63B9" w:rsidRDefault="00000000">
      <w:pPr>
        <w:pStyle w:val="Standard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…………………………………………………….</w:t>
      </w:r>
    </w:p>
    <w:p w14:paraId="2471456F" w14:textId="77777777" w:rsidR="004C63B9" w:rsidRDefault="00000000">
      <w:pPr>
        <w:pStyle w:val="Standard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(imię i nazwisko wnioskodawcy)</w:t>
      </w:r>
    </w:p>
    <w:p w14:paraId="288176D6" w14:textId="77777777" w:rsidR="004C63B9" w:rsidRDefault="004C63B9">
      <w:pPr>
        <w:pStyle w:val="Standard"/>
        <w:rPr>
          <w:rFonts w:ascii="Times New Roman" w:hAnsi="Times New Roman"/>
        </w:rPr>
      </w:pPr>
    </w:p>
    <w:p w14:paraId="09B8BC79" w14:textId="77777777" w:rsidR="004C63B9" w:rsidRDefault="00000000">
      <w:pPr>
        <w:pStyle w:val="Standard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…………………………………………………….</w:t>
      </w:r>
    </w:p>
    <w:p w14:paraId="0F232170" w14:textId="77777777" w:rsidR="004C63B9" w:rsidRDefault="00000000">
      <w:pPr>
        <w:pStyle w:val="Standard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(adres do korespondencji)</w:t>
      </w:r>
    </w:p>
    <w:p w14:paraId="51C670FF" w14:textId="77777777" w:rsidR="004C63B9" w:rsidRDefault="004C63B9">
      <w:pPr>
        <w:pStyle w:val="Standard"/>
        <w:rPr>
          <w:rFonts w:ascii="Times New Roman" w:hAnsi="Times New Roman"/>
          <w:b/>
          <w:bCs/>
          <w:sz w:val="28"/>
          <w:szCs w:val="28"/>
        </w:rPr>
      </w:pPr>
    </w:p>
    <w:p w14:paraId="44E9C007" w14:textId="77777777" w:rsidR="004C63B9" w:rsidRDefault="00000000">
      <w:pPr>
        <w:pStyle w:val="Standard"/>
        <w:jc w:val="center"/>
      </w:pPr>
      <w:r>
        <w:rPr>
          <w:rFonts w:ascii="Times New Roman" w:hAnsi="Times New Roman"/>
          <w:b/>
          <w:bCs/>
          <w:sz w:val="28"/>
          <w:szCs w:val="28"/>
        </w:rPr>
        <w:t>WNIOSEK O NADANIE MEDALI ZA DŁUGOLETNIE POŻYCIE MAŁŻEŃSKIE</w:t>
      </w:r>
    </w:p>
    <w:tbl>
      <w:tblPr>
        <w:tblW w:w="96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65"/>
        <w:gridCol w:w="3060"/>
        <w:gridCol w:w="30"/>
        <w:gridCol w:w="3090"/>
      </w:tblGrid>
      <w:tr w:rsidR="004C63B9" w14:paraId="04167C3D" w14:textId="77777777">
        <w:tblPrEx>
          <w:tblCellMar>
            <w:top w:w="0" w:type="dxa"/>
            <w:bottom w:w="0" w:type="dxa"/>
          </w:tblCellMar>
        </w:tblPrEx>
        <w:tc>
          <w:tcPr>
            <w:tcW w:w="3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789AC4" w14:textId="77777777" w:rsidR="004C63B9" w:rsidRDefault="004C63B9">
            <w:pPr>
              <w:pStyle w:val="TableContents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D64351" w14:textId="77777777" w:rsidR="004C63B9" w:rsidRDefault="00000000">
            <w:pPr>
              <w:pStyle w:val="TableContents"/>
              <w:jc w:val="center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bCs/>
                <w:sz w:val="32"/>
                <w:szCs w:val="32"/>
              </w:rPr>
              <w:t>MĘŻCZYZNA</w:t>
            </w:r>
          </w:p>
        </w:tc>
        <w:tc>
          <w:tcPr>
            <w:tcW w:w="3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E16CC5" w14:textId="77777777" w:rsidR="004C63B9" w:rsidRDefault="00000000">
            <w:pPr>
              <w:pStyle w:val="TableContents"/>
              <w:jc w:val="center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bCs/>
                <w:sz w:val="32"/>
                <w:szCs w:val="32"/>
              </w:rPr>
              <w:t>KOBIETA</w:t>
            </w:r>
          </w:p>
        </w:tc>
      </w:tr>
      <w:tr w:rsidR="004C63B9" w14:paraId="2AF4ECF9" w14:textId="77777777">
        <w:tblPrEx>
          <w:tblCellMar>
            <w:top w:w="0" w:type="dxa"/>
            <w:bottom w:w="0" w:type="dxa"/>
          </w:tblCellMar>
        </w:tblPrEx>
        <w:tc>
          <w:tcPr>
            <w:tcW w:w="34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A8EC40" w14:textId="77777777" w:rsidR="004C63B9" w:rsidRDefault="00000000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PESEL</w:t>
            </w:r>
          </w:p>
        </w:tc>
        <w:tc>
          <w:tcPr>
            <w:tcW w:w="30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7C4705" w14:textId="77777777" w:rsidR="004C63B9" w:rsidRDefault="004C63B9">
            <w:pPr>
              <w:pStyle w:val="TableContents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BD305B" w14:textId="77777777" w:rsidR="004C63B9" w:rsidRDefault="004C63B9">
            <w:pPr>
              <w:pStyle w:val="TableContents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4C63B9" w14:paraId="63FB17D7" w14:textId="77777777">
        <w:tblPrEx>
          <w:tblCellMar>
            <w:top w:w="0" w:type="dxa"/>
            <w:bottom w:w="0" w:type="dxa"/>
          </w:tblCellMar>
        </w:tblPrEx>
        <w:tc>
          <w:tcPr>
            <w:tcW w:w="34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33E51A" w14:textId="77777777" w:rsidR="004C63B9" w:rsidRDefault="00000000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NAZWISKO</w:t>
            </w:r>
          </w:p>
        </w:tc>
        <w:tc>
          <w:tcPr>
            <w:tcW w:w="30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E8C55B" w14:textId="77777777" w:rsidR="004C63B9" w:rsidRDefault="004C63B9">
            <w:pPr>
              <w:pStyle w:val="TableContents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E7DC4C" w14:textId="77777777" w:rsidR="004C63B9" w:rsidRDefault="004C63B9">
            <w:pPr>
              <w:pStyle w:val="TableContents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4C63B9" w14:paraId="6848B6DE" w14:textId="77777777">
        <w:tblPrEx>
          <w:tblCellMar>
            <w:top w:w="0" w:type="dxa"/>
            <w:bottom w:w="0" w:type="dxa"/>
          </w:tblCellMar>
        </w:tblPrEx>
        <w:tc>
          <w:tcPr>
            <w:tcW w:w="34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CE70D8" w14:textId="77777777" w:rsidR="004C63B9" w:rsidRDefault="00000000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IMIONA</w:t>
            </w:r>
          </w:p>
        </w:tc>
        <w:tc>
          <w:tcPr>
            <w:tcW w:w="30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CBCADD" w14:textId="77777777" w:rsidR="004C63B9" w:rsidRDefault="004C63B9">
            <w:pPr>
              <w:pStyle w:val="TableContents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324333" w14:textId="77777777" w:rsidR="004C63B9" w:rsidRDefault="004C63B9">
            <w:pPr>
              <w:pStyle w:val="TableContents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4C63B9" w14:paraId="32ACEB43" w14:textId="77777777">
        <w:tblPrEx>
          <w:tblCellMar>
            <w:top w:w="0" w:type="dxa"/>
            <w:bottom w:w="0" w:type="dxa"/>
          </w:tblCellMar>
        </w:tblPrEx>
        <w:tc>
          <w:tcPr>
            <w:tcW w:w="34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9C5D75" w14:textId="77777777" w:rsidR="004C63B9" w:rsidRDefault="00000000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NAZWISKO RODOWE</w:t>
            </w:r>
          </w:p>
        </w:tc>
        <w:tc>
          <w:tcPr>
            <w:tcW w:w="30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BA202E" w14:textId="77777777" w:rsidR="004C63B9" w:rsidRDefault="004C63B9">
            <w:pPr>
              <w:pStyle w:val="TableContents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7153E9" w14:textId="77777777" w:rsidR="004C63B9" w:rsidRDefault="004C63B9">
            <w:pPr>
              <w:pStyle w:val="TableContents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4C63B9" w14:paraId="4BDCECD3" w14:textId="77777777">
        <w:tblPrEx>
          <w:tblCellMar>
            <w:top w:w="0" w:type="dxa"/>
            <w:bottom w:w="0" w:type="dxa"/>
          </w:tblCellMar>
        </w:tblPrEx>
        <w:tc>
          <w:tcPr>
            <w:tcW w:w="34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CA261C" w14:textId="77777777" w:rsidR="004C63B9" w:rsidRDefault="00000000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DATA URODZENIA</w:t>
            </w:r>
          </w:p>
        </w:tc>
        <w:tc>
          <w:tcPr>
            <w:tcW w:w="30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24BF90" w14:textId="77777777" w:rsidR="004C63B9" w:rsidRDefault="004C63B9">
            <w:pPr>
              <w:pStyle w:val="TableContents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D5C46A" w14:textId="77777777" w:rsidR="004C63B9" w:rsidRDefault="004C63B9">
            <w:pPr>
              <w:pStyle w:val="TableContents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4C63B9" w14:paraId="4C868BC2" w14:textId="77777777">
        <w:tblPrEx>
          <w:tblCellMar>
            <w:top w:w="0" w:type="dxa"/>
            <w:bottom w:w="0" w:type="dxa"/>
          </w:tblCellMar>
        </w:tblPrEx>
        <w:tc>
          <w:tcPr>
            <w:tcW w:w="34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763E14" w14:textId="77777777" w:rsidR="004C63B9" w:rsidRDefault="00000000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MIEJSCE URODZENIA</w:t>
            </w:r>
          </w:p>
        </w:tc>
        <w:tc>
          <w:tcPr>
            <w:tcW w:w="30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3886E4" w14:textId="77777777" w:rsidR="004C63B9" w:rsidRDefault="004C63B9">
            <w:pPr>
              <w:pStyle w:val="TableContents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9BBBF6" w14:textId="77777777" w:rsidR="004C63B9" w:rsidRDefault="004C63B9">
            <w:pPr>
              <w:pStyle w:val="TableContents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4C63B9" w14:paraId="7C7859B5" w14:textId="77777777">
        <w:tblPrEx>
          <w:tblCellMar>
            <w:top w:w="0" w:type="dxa"/>
            <w:bottom w:w="0" w:type="dxa"/>
          </w:tblCellMar>
        </w:tblPrEx>
        <w:tc>
          <w:tcPr>
            <w:tcW w:w="34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AC5E93" w14:textId="77777777" w:rsidR="004C63B9" w:rsidRDefault="00000000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IMIĘ/IMIONA OJCA</w:t>
            </w:r>
          </w:p>
        </w:tc>
        <w:tc>
          <w:tcPr>
            <w:tcW w:w="30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B52A15" w14:textId="77777777" w:rsidR="004C63B9" w:rsidRDefault="004C63B9">
            <w:pPr>
              <w:pStyle w:val="TableContents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1C4B0E" w14:textId="77777777" w:rsidR="004C63B9" w:rsidRDefault="004C63B9">
            <w:pPr>
              <w:pStyle w:val="TableContents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4C63B9" w14:paraId="3B292F6B" w14:textId="77777777">
        <w:tblPrEx>
          <w:tblCellMar>
            <w:top w:w="0" w:type="dxa"/>
            <w:bottom w:w="0" w:type="dxa"/>
          </w:tblCellMar>
        </w:tblPrEx>
        <w:tc>
          <w:tcPr>
            <w:tcW w:w="34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167E40" w14:textId="77777777" w:rsidR="004C63B9" w:rsidRDefault="00000000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IMIĘ/IMIONA MATKI</w:t>
            </w:r>
          </w:p>
        </w:tc>
        <w:tc>
          <w:tcPr>
            <w:tcW w:w="30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F61CB6" w14:textId="77777777" w:rsidR="004C63B9" w:rsidRDefault="004C63B9">
            <w:pPr>
              <w:pStyle w:val="TableContents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B86C8D" w14:textId="77777777" w:rsidR="004C63B9" w:rsidRDefault="004C63B9">
            <w:pPr>
              <w:pStyle w:val="TableContents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4C63B9" w14:paraId="480BE31F" w14:textId="77777777">
        <w:tblPrEx>
          <w:tblCellMar>
            <w:top w:w="0" w:type="dxa"/>
            <w:bottom w:w="0" w:type="dxa"/>
          </w:tblCellMar>
        </w:tblPrEx>
        <w:tc>
          <w:tcPr>
            <w:tcW w:w="34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0CFFAD" w14:textId="77777777" w:rsidR="004C63B9" w:rsidRDefault="00000000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NAZWISKO RODOWE MATKI</w:t>
            </w:r>
          </w:p>
        </w:tc>
        <w:tc>
          <w:tcPr>
            <w:tcW w:w="30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B96797" w14:textId="77777777" w:rsidR="004C63B9" w:rsidRDefault="004C63B9">
            <w:pPr>
              <w:pStyle w:val="TableContents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C7DA3C" w14:textId="77777777" w:rsidR="004C63B9" w:rsidRDefault="004C63B9">
            <w:pPr>
              <w:pStyle w:val="TableContents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4C63B9" w14:paraId="1F8333DC" w14:textId="77777777">
        <w:tblPrEx>
          <w:tblCellMar>
            <w:top w:w="0" w:type="dxa"/>
            <w:bottom w:w="0" w:type="dxa"/>
          </w:tblCellMar>
        </w:tblPrEx>
        <w:tc>
          <w:tcPr>
            <w:tcW w:w="34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15065E" w14:textId="77777777" w:rsidR="004C63B9" w:rsidRDefault="00000000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DATA I MIEJSCE ZAWARCIA ZWIĄZKU MAŁŻEŃSKIEGO</w:t>
            </w:r>
          </w:p>
        </w:tc>
        <w:tc>
          <w:tcPr>
            <w:tcW w:w="6180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A1F00F" w14:textId="77777777" w:rsidR="004C63B9" w:rsidRDefault="004C63B9">
            <w:pPr>
              <w:pStyle w:val="TableContents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4C63B9" w14:paraId="35BBE00E" w14:textId="77777777">
        <w:tblPrEx>
          <w:tblCellMar>
            <w:top w:w="0" w:type="dxa"/>
            <w:bottom w:w="0" w:type="dxa"/>
          </w:tblCellMar>
        </w:tblPrEx>
        <w:tc>
          <w:tcPr>
            <w:tcW w:w="34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69528C" w14:textId="77777777" w:rsidR="004C63B9" w:rsidRDefault="00000000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NAZWA USC, W KTÓRYM SPORZĄDZONY JEST AKT MAŁŻEŃSTWA</w:t>
            </w:r>
          </w:p>
        </w:tc>
        <w:tc>
          <w:tcPr>
            <w:tcW w:w="6180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906D3E" w14:textId="77777777" w:rsidR="004C63B9" w:rsidRDefault="004C63B9">
            <w:pPr>
              <w:pStyle w:val="TableContents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4C63B9" w14:paraId="52017814" w14:textId="77777777">
        <w:tblPrEx>
          <w:tblCellMar>
            <w:top w:w="0" w:type="dxa"/>
            <w:bottom w:w="0" w:type="dxa"/>
          </w:tblCellMar>
        </w:tblPrEx>
        <w:tc>
          <w:tcPr>
            <w:tcW w:w="34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8F4EBC" w14:textId="77777777" w:rsidR="004C63B9" w:rsidRDefault="00000000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ADRES STAŁEGO ZAMELDOWANIA</w:t>
            </w:r>
          </w:p>
        </w:tc>
        <w:tc>
          <w:tcPr>
            <w:tcW w:w="6180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CC2703" w14:textId="77777777" w:rsidR="004C63B9" w:rsidRDefault="004C63B9">
            <w:pPr>
              <w:pStyle w:val="TableContents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4C63B9" w14:paraId="7CC9A8BD" w14:textId="77777777">
        <w:tblPrEx>
          <w:tblCellMar>
            <w:top w:w="0" w:type="dxa"/>
            <w:bottom w:w="0" w:type="dxa"/>
          </w:tblCellMar>
        </w:tblPrEx>
        <w:tc>
          <w:tcPr>
            <w:tcW w:w="34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6876E0" w14:textId="77777777" w:rsidR="004C63B9" w:rsidRDefault="00000000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OBYWATELSTWO</w:t>
            </w:r>
          </w:p>
        </w:tc>
        <w:tc>
          <w:tcPr>
            <w:tcW w:w="309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A54086" w14:textId="77777777" w:rsidR="004C63B9" w:rsidRDefault="004C63B9">
            <w:pPr>
              <w:pStyle w:val="TableContents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0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DA923A8" w14:textId="77777777" w:rsidR="004C63B9" w:rsidRDefault="004C63B9">
            <w:pPr>
              <w:pStyle w:val="TableContents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</w:tr>
    </w:tbl>
    <w:p w14:paraId="5F5B4A27" w14:textId="20AB649A" w:rsidR="004C63B9" w:rsidRDefault="00000000">
      <w:pPr>
        <w:pStyle w:val="Standard"/>
        <w:jc w:val="both"/>
      </w:pPr>
      <w:r>
        <w:rPr>
          <w:rFonts w:ascii="Times New Roman" w:hAnsi="Times New Roman"/>
          <w:sz w:val="32"/>
          <w:szCs w:val="32"/>
        </w:rPr>
        <w:br/>
      </w:r>
      <w:r>
        <w:rPr>
          <w:rFonts w:ascii="Times New Roman" w:hAnsi="Times New Roman"/>
        </w:rPr>
        <w:t>Udostępniam swój numer telefonu ………………………… w celu ułatwienia kontaktu w</w:t>
      </w:r>
      <w:r w:rsidR="00056783">
        <w:rPr>
          <w:rFonts w:ascii="Times New Roman" w:hAnsi="Times New Roman"/>
        </w:rPr>
        <w:t> </w:t>
      </w:r>
      <w:r>
        <w:rPr>
          <w:rFonts w:ascii="Times New Roman" w:hAnsi="Times New Roman"/>
        </w:rPr>
        <w:t xml:space="preserve">przedmiotowej sprawie. Wyrażam zgodę na przetwarzanie podanych danych osobowych w celu otrzymania Medali za Długoletnie Pożycie Małżeńskie.  </w:t>
      </w:r>
    </w:p>
    <w:p w14:paraId="4C389ECC" w14:textId="77777777" w:rsidR="004C63B9" w:rsidRDefault="004C63B9">
      <w:pPr>
        <w:pStyle w:val="Standard"/>
        <w:rPr>
          <w:rFonts w:ascii="Times New Roman" w:hAnsi="Times New Roman"/>
          <w:sz w:val="32"/>
          <w:szCs w:val="32"/>
        </w:rPr>
      </w:pPr>
    </w:p>
    <w:p w14:paraId="3330CFC7" w14:textId="77777777" w:rsidR="004C63B9" w:rsidRDefault="00000000">
      <w:pPr>
        <w:pStyle w:val="Standard"/>
      </w:pPr>
      <w:r>
        <w:rPr>
          <w:rFonts w:ascii="Times New Roman" w:hAnsi="Times New Roman"/>
        </w:rPr>
        <w:tab/>
        <w:t>…………………………………….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……………………………………</w:t>
      </w:r>
    </w:p>
    <w:p w14:paraId="729FCCB2" w14:textId="77777777" w:rsidR="004C63B9" w:rsidRDefault="00000000">
      <w:pPr>
        <w:pStyle w:val="Standard"/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(podpis kobiety)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         (podpis mężczyzny)</w:t>
      </w:r>
    </w:p>
    <w:p w14:paraId="777CCCD6" w14:textId="77777777" w:rsidR="004C63B9" w:rsidRDefault="004C63B9">
      <w:pPr>
        <w:pStyle w:val="Standard"/>
        <w:jc w:val="center"/>
        <w:rPr>
          <w:rFonts w:ascii="Times New Roman" w:hAnsi="Times New Roman"/>
          <w:b/>
          <w:bCs/>
        </w:rPr>
      </w:pPr>
    </w:p>
    <w:p w14:paraId="4F501575" w14:textId="4EB30A10" w:rsidR="004C63B9" w:rsidRDefault="00000000" w:rsidP="00056783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  <w:b/>
          <w:bCs/>
        </w:rPr>
        <w:t xml:space="preserve">Uwaga: medale mogą być przyznawane tylko 1 raz </w:t>
      </w:r>
      <w:r>
        <w:rPr>
          <w:b/>
          <w:bCs/>
        </w:rPr>
        <w:t>i nie wiąże się z tym świadczenie pieniężne.</w:t>
      </w:r>
    </w:p>
    <w:p w14:paraId="064CE327" w14:textId="77777777" w:rsidR="00056783" w:rsidRDefault="00056783">
      <w:pPr>
        <w:suppressAutoHyphens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4E54128E" w14:textId="49D4DDC6" w:rsidR="004C63B9" w:rsidRDefault="00000000">
      <w:pPr>
        <w:pStyle w:val="Standard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KLAUZULA INFORMACYJNA</w:t>
      </w:r>
    </w:p>
    <w:p w14:paraId="0A589E64" w14:textId="77777777" w:rsidR="004C63B9" w:rsidRDefault="004C63B9" w:rsidP="00056783">
      <w:pPr>
        <w:pStyle w:val="Standard"/>
        <w:rPr>
          <w:rFonts w:ascii="Times New Roman" w:hAnsi="Times New Roman" w:cs="Times New Roman"/>
        </w:rPr>
      </w:pPr>
    </w:p>
    <w:p w14:paraId="04C11CC7" w14:textId="58799100" w:rsidR="004C63B9" w:rsidRDefault="00000000" w:rsidP="00056783">
      <w:pPr>
        <w:pStyle w:val="Standard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Administratorem Pani/Pana danych osobowych jest Gmina Wojciechowice z siedzibą: Wojciechowice 50, 27-532 Wojciechowice, e-mail</w:t>
      </w:r>
      <w:r w:rsidR="00056783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</w:t>
      </w:r>
      <w:hyperlink r:id="rId7" w:history="1">
        <w:r w:rsidR="00056783" w:rsidRPr="0047135D">
          <w:rPr>
            <w:rStyle w:val="Hipercze"/>
            <w:rFonts w:ascii="Times New Roman" w:hAnsi="Times New Roman" w:cs="Times New Roman"/>
          </w:rPr>
          <w:t>urzad@wojciechowice.com.pl</w:t>
        </w:r>
      </w:hyperlink>
      <w:r>
        <w:rPr>
          <w:rFonts w:ascii="Times New Roman" w:hAnsi="Times New Roman" w:cs="Times New Roman"/>
        </w:rPr>
        <w:t>, tel.</w:t>
      </w:r>
      <w:r w:rsidR="00056783"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</w:rPr>
        <w:t>(015)</w:t>
      </w:r>
      <w:r w:rsidR="00056783"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</w:rPr>
        <w:t>861</w:t>
      </w:r>
      <w:r w:rsidR="0005678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40</w:t>
      </w:r>
      <w:r w:rsidR="0005678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23, reprezentowana przez Wójta.</w:t>
      </w:r>
    </w:p>
    <w:p w14:paraId="33E313BE" w14:textId="0E83039E" w:rsidR="00056783" w:rsidRDefault="00000000" w:rsidP="00056783">
      <w:pPr>
        <w:pStyle w:val="Standard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 sprawach z zakresu ochrony danych osobowych mogą Państwo kontaktować się z Inspektorem Ochrony Danych pod adresem e-mail: </w:t>
      </w:r>
      <w:hyperlink r:id="rId8" w:history="1">
        <w:r w:rsidR="00056783" w:rsidRPr="0047135D">
          <w:rPr>
            <w:rStyle w:val="Hipercze"/>
            <w:rFonts w:ascii="Times New Roman" w:hAnsi="Times New Roman" w:cs="Times New Roman"/>
          </w:rPr>
          <w:t>inspektor@cbi24.pl</w:t>
        </w:r>
      </w:hyperlink>
      <w:r>
        <w:rPr>
          <w:rFonts w:ascii="Times New Roman" w:hAnsi="Times New Roman" w:cs="Times New Roman"/>
        </w:rPr>
        <w:t>.</w:t>
      </w:r>
    </w:p>
    <w:p w14:paraId="01936C9F" w14:textId="77777777" w:rsidR="00056783" w:rsidRDefault="00000000" w:rsidP="00056783">
      <w:pPr>
        <w:pStyle w:val="Standard"/>
        <w:numPr>
          <w:ilvl w:val="0"/>
          <w:numId w:val="3"/>
        </w:numPr>
        <w:rPr>
          <w:rFonts w:ascii="Times New Roman" w:hAnsi="Times New Roman" w:cs="Times New Roman"/>
        </w:rPr>
      </w:pPr>
      <w:r w:rsidRPr="00056783">
        <w:rPr>
          <w:rFonts w:ascii="Times New Roman" w:hAnsi="Times New Roman" w:cs="Times New Roman"/>
        </w:rPr>
        <w:t>Dane osobowe będą przetwarzane w celu publikacji listy osób które otrzymały Medal za Długoletnie Pożycie Małżeńskie.</w:t>
      </w:r>
    </w:p>
    <w:p w14:paraId="5CC2FEBD" w14:textId="77777777" w:rsidR="00056783" w:rsidRDefault="00000000" w:rsidP="00056783">
      <w:pPr>
        <w:pStyle w:val="Standard"/>
        <w:numPr>
          <w:ilvl w:val="0"/>
          <w:numId w:val="3"/>
        </w:numPr>
        <w:rPr>
          <w:rFonts w:ascii="Times New Roman" w:hAnsi="Times New Roman" w:cs="Times New Roman"/>
        </w:rPr>
      </w:pPr>
      <w:r w:rsidRPr="00056783">
        <w:rPr>
          <w:rFonts w:ascii="Times New Roman" w:hAnsi="Times New Roman" w:cs="Times New Roman"/>
        </w:rPr>
        <w:t>Dane osobowe będą przetwarzane do czasu cofnięcia zgody na przetwarzanie danych osobowych.</w:t>
      </w:r>
    </w:p>
    <w:p w14:paraId="7C2D13F7" w14:textId="77777777" w:rsidR="00056783" w:rsidRDefault="00000000" w:rsidP="00056783">
      <w:pPr>
        <w:pStyle w:val="Standard"/>
        <w:numPr>
          <w:ilvl w:val="0"/>
          <w:numId w:val="3"/>
        </w:numPr>
        <w:rPr>
          <w:rFonts w:ascii="Times New Roman" w:hAnsi="Times New Roman" w:cs="Times New Roman"/>
        </w:rPr>
      </w:pPr>
      <w:r w:rsidRPr="00056783">
        <w:rPr>
          <w:rFonts w:ascii="Times New Roman" w:hAnsi="Times New Roman" w:cs="Times New Roman"/>
        </w:rPr>
        <w:t>Podstawą prawną przetwarzania danych jest art. 6 ust. 1 lit. a) ww. Rozporządzenia.</w:t>
      </w:r>
    </w:p>
    <w:p w14:paraId="0938CC31" w14:textId="77777777" w:rsidR="00056783" w:rsidRDefault="00000000" w:rsidP="00056783">
      <w:pPr>
        <w:pStyle w:val="Standard"/>
        <w:numPr>
          <w:ilvl w:val="0"/>
          <w:numId w:val="3"/>
        </w:numPr>
        <w:rPr>
          <w:rFonts w:ascii="Times New Roman" w:hAnsi="Times New Roman" w:cs="Times New Roman"/>
        </w:rPr>
      </w:pPr>
      <w:r w:rsidRPr="00056783">
        <w:rPr>
          <w:rFonts w:ascii="Times New Roman" w:hAnsi="Times New Roman" w:cs="Times New Roman"/>
        </w:rPr>
        <w:t>Odbiorcami Pani/Pana danych będą osoby korzystające z Internetu oraz mediów: telewizji, radia czy publikacji prasowych.</w:t>
      </w:r>
    </w:p>
    <w:p w14:paraId="709059FE" w14:textId="77777777" w:rsidR="00056783" w:rsidRDefault="00000000" w:rsidP="00056783">
      <w:pPr>
        <w:pStyle w:val="Standard"/>
        <w:numPr>
          <w:ilvl w:val="0"/>
          <w:numId w:val="3"/>
        </w:numPr>
        <w:rPr>
          <w:rFonts w:ascii="Times New Roman" w:hAnsi="Times New Roman" w:cs="Times New Roman"/>
        </w:rPr>
      </w:pPr>
      <w:r w:rsidRPr="00056783">
        <w:rPr>
          <w:rFonts w:ascii="Times New Roman" w:hAnsi="Times New Roman" w:cs="Times New Roman"/>
        </w:rPr>
        <w:t>Osoba, której dane dotyczą ma prawo do:</w:t>
      </w:r>
    </w:p>
    <w:p w14:paraId="55AB91E6" w14:textId="77777777" w:rsidR="00056783" w:rsidRDefault="00000000" w:rsidP="00056783">
      <w:pPr>
        <w:pStyle w:val="Standard"/>
        <w:numPr>
          <w:ilvl w:val="1"/>
          <w:numId w:val="3"/>
        </w:numPr>
        <w:rPr>
          <w:rFonts w:ascii="Times New Roman" w:hAnsi="Times New Roman" w:cs="Times New Roman"/>
        </w:rPr>
      </w:pPr>
      <w:r w:rsidRPr="00056783">
        <w:rPr>
          <w:rFonts w:ascii="Times New Roman" w:hAnsi="Times New Roman" w:cs="Times New Roman"/>
        </w:rPr>
        <w:t>żądania dostępu do danych osobowych oraz ich sprostowania, usunięcia lub ograniczenia przetwarzania danych osobowych.</w:t>
      </w:r>
    </w:p>
    <w:p w14:paraId="354536CD" w14:textId="77777777" w:rsidR="00056783" w:rsidRDefault="00000000" w:rsidP="00056783">
      <w:pPr>
        <w:pStyle w:val="Standard"/>
        <w:numPr>
          <w:ilvl w:val="1"/>
          <w:numId w:val="3"/>
        </w:numPr>
        <w:rPr>
          <w:rFonts w:ascii="Times New Roman" w:hAnsi="Times New Roman" w:cs="Times New Roman"/>
        </w:rPr>
      </w:pPr>
      <w:r w:rsidRPr="00056783">
        <w:rPr>
          <w:rFonts w:ascii="Times New Roman" w:hAnsi="Times New Roman" w:cs="Times New Roman"/>
        </w:rPr>
        <w:t>cofnięcia zgody w dowolnym momencie bez wpływu na zgodność z prawem przetwarzania, którego dokonano na podstawie zgody przed jej cofnięciem.</w:t>
      </w:r>
    </w:p>
    <w:p w14:paraId="54443A8A" w14:textId="36DB148E" w:rsidR="004C63B9" w:rsidRPr="00056783" w:rsidRDefault="00000000" w:rsidP="00056783">
      <w:pPr>
        <w:pStyle w:val="Standard"/>
        <w:numPr>
          <w:ilvl w:val="1"/>
          <w:numId w:val="3"/>
        </w:numPr>
        <w:rPr>
          <w:rFonts w:ascii="Times New Roman" w:hAnsi="Times New Roman" w:cs="Times New Roman"/>
        </w:rPr>
      </w:pPr>
      <w:r w:rsidRPr="00056783">
        <w:rPr>
          <w:rFonts w:ascii="Times New Roman" w:hAnsi="Times New Roman" w:cs="Times New Roman"/>
        </w:rPr>
        <w:t>wniesienia skargi do organu nadzorczego w przypadku gdy przetwarzanie danych odbywa się</w:t>
      </w:r>
      <w:r w:rsidR="00056783">
        <w:rPr>
          <w:rFonts w:ascii="Times New Roman" w:hAnsi="Times New Roman" w:cs="Times New Roman"/>
        </w:rPr>
        <w:t xml:space="preserve"> </w:t>
      </w:r>
      <w:r w:rsidRPr="00056783">
        <w:rPr>
          <w:rFonts w:ascii="Times New Roman" w:hAnsi="Times New Roman" w:cs="Times New Roman"/>
        </w:rPr>
        <w:t>z naruszeniem przepisów powyższego rozporządzenia tj. Prezesa Urzędu Ochrony Danych Osobowych, ul. Stawki 2, 00-193 Warszawa.</w:t>
      </w:r>
    </w:p>
    <w:p w14:paraId="5886A2E3" w14:textId="77777777" w:rsidR="004C63B9" w:rsidRDefault="00000000" w:rsidP="00056783">
      <w:pPr>
        <w:pStyle w:val="Standard"/>
        <w:spacing w:before="160" w:after="1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Podanie danych osobowych jest dobrowolne, przy czym konsekwencją niepodania danych osobowych jest brak publikacji na liście osób które otrzymały Medal za Długoletnie Pożycie Małżeńskie.</w:t>
      </w:r>
    </w:p>
    <w:p w14:paraId="368F4EE5" w14:textId="0DB06AE6" w:rsidR="004C63B9" w:rsidRPr="00056783" w:rsidRDefault="00000000" w:rsidP="00056783">
      <w:pPr>
        <w:pStyle w:val="Standard"/>
        <w:spacing w:before="160" w:after="1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Ponadto informujemy, iż w związku z przetwarzaniem Pani/Pana danych osobowych nie podlega Pan/Pani decyzjom, które się opierają wyłącznie na zautomatyzowanym przetwarzaniu, w tym profilowaniu, o czym stanowi art. 22 ogólnego rozporządzenia o ochronie danych osobowych. </w:t>
      </w:r>
    </w:p>
    <w:sectPr w:rsidR="004C63B9" w:rsidRPr="00056783"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7A192D" w14:textId="77777777" w:rsidR="002B1AB2" w:rsidRDefault="002B1AB2">
      <w:r>
        <w:separator/>
      </w:r>
    </w:p>
  </w:endnote>
  <w:endnote w:type="continuationSeparator" w:id="0">
    <w:p w14:paraId="69F64297" w14:textId="77777777" w:rsidR="002B1AB2" w:rsidRDefault="002B1A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040643" w14:textId="77777777" w:rsidR="002B1AB2" w:rsidRDefault="002B1AB2">
      <w:r>
        <w:rPr>
          <w:color w:val="000000"/>
        </w:rPr>
        <w:separator/>
      </w:r>
    </w:p>
  </w:footnote>
  <w:footnote w:type="continuationSeparator" w:id="0">
    <w:p w14:paraId="33BECA45" w14:textId="77777777" w:rsidR="002B1AB2" w:rsidRDefault="002B1A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15DDB"/>
    <w:multiLevelType w:val="multilevel"/>
    <w:tmpl w:val="D7B6FBB8"/>
    <w:styleLink w:val="WWNum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721D9"/>
    <w:multiLevelType w:val="multilevel"/>
    <w:tmpl w:val="7DCEADC4"/>
    <w:styleLink w:val="WWNum1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535367B"/>
    <w:multiLevelType w:val="hybridMultilevel"/>
    <w:tmpl w:val="BF20AC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62141F2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0002417">
    <w:abstractNumId w:val="1"/>
  </w:num>
  <w:num w:numId="2" w16cid:durableId="765736112">
    <w:abstractNumId w:val="0"/>
  </w:num>
  <w:num w:numId="3" w16cid:durableId="17521981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4C63B9"/>
    <w:rsid w:val="00047FD4"/>
    <w:rsid w:val="00056783"/>
    <w:rsid w:val="002B1AB2"/>
    <w:rsid w:val="004C6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13F675"/>
  <w15:docId w15:val="{93C88F37-EADF-4023-98E2-FAEF13794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Lucida Sans"/>
        <w:kern w:val="3"/>
        <w:sz w:val="24"/>
        <w:szCs w:val="24"/>
        <w:lang w:val="pl-PL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HorizontalLine">
    <w:name w:val="Horizontal Line"/>
    <w:basedOn w:val="Standard"/>
    <w:next w:val="Textbody"/>
    <w:pPr>
      <w:suppressLineNumbers/>
      <w:spacing w:after="283"/>
    </w:pPr>
    <w:rPr>
      <w:sz w:val="12"/>
      <w:szCs w:val="12"/>
    </w:rPr>
  </w:style>
  <w:style w:type="paragraph" w:styleId="Akapitzlist">
    <w:name w:val="List Paragraph"/>
    <w:basedOn w:val="Standard"/>
    <w:pPr>
      <w:ind w:left="708"/>
    </w:pPr>
    <w:rPr>
      <w:rFonts w:cs="Mangal"/>
      <w:szCs w:val="21"/>
    </w:rPr>
  </w:style>
  <w:style w:type="character" w:customStyle="1" w:styleId="ListLabel3">
    <w:name w:val="ListLabel 3"/>
    <w:rPr>
      <w:rFonts w:ascii="Times New Roman" w:eastAsia="Times New Roman" w:hAnsi="Times New Roman" w:cs="Times New Roman"/>
      <w:b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ListLabel4">
    <w:name w:val="ListLabel 4"/>
    <w:rPr>
      <w:rFonts w:ascii="Times New Roman" w:eastAsia="Times New Roman" w:hAnsi="Times New Roman" w:cs="Times New Roman"/>
    </w:rPr>
  </w:style>
  <w:style w:type="paragraph" w:styleId="Tekstdymka">
    <w:name w:val="Balloon Text"/>
    <w:basedOn w:val="Normalny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rPr>
      <w:rFonts w:ascii="Segoe UI" w:hAnsi="Segoe UI" w:cs="Mangal"/>
      <w:sz w:val="18"/>
      <w:szCs w:val="16"/>
    </w:rPr>
  </w:style>
  <w:style w:type="character" w:styleId="Hipercze">
    <w:name w:val="Hyperlink"/>
    <w:basedOn w:val="Domylnaczcionkaakapitu"/>
    <w:uiPriority w:val="99"/>
    <w:unhideWhenUsed/>
    <w:rsid w:val="00056783"/>
    <w:rPr>
      <w:color w:val="0563C1" w:themeColor="hyperlink"/>
      <w:u w:val="single"/>
    </w:rPr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05678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spektor@cbi24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urzad@wojciechowice.com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398</Words>
  <Characters>2389</Characters>
  <Application>Microsoft Office Word</Application>
  <DocSecurity>0</DocSecurity>
  <Lines>19</Lines>
  <Paragraphs>5</Paragraphs>
  <ScaleCrop>false</ScaleCrop>
  <Company/>
  <LinksUpToDate>false</LinksUpToDate>
  <CharactersWithSpaces>2782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Marta Krasowska</dc:creator>
  <cp:lastModifiedBy>Mateusz Jędras</cp:lastModifiedBy>
  <cp:revision>2</cp:revision>
  <cp:lastPrinted>2026-01-30T10:52:00Z</cp:lastPrinted>
  <dcterms:created xsi:type="dcterms:W3CDTF">2026-01-30T13:25:00Z</dcterms:created>
  <dcterms:modified xsi:type="dcterms:W3CDTF">2026-01-30T13:25:00Z</dcterms:modified>
</cp:coreProperties>
</file>